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Broadland and Fakenham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Broadland and Fakenham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Broadland and Fakenham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Broadland and Fakenham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Broadland and Fakenham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Broadland and Fakenham are estimated to have a score of 1-2 on the PGSI (low-risk gambling), whilst </w:t>
      </w:r>
      <w:r w:rsidRPr="00773DF7">
        <w:rPr>
          <w:rFonts w:ascii="Libre Franklin Light" w:hAnsi="Libre Franklin Light" w:cs="Calibri Light"/>
          <w:b/>
          <w:bCs/>
          <w:color w:val="C45911" w:themeColor="accent2" w:themeShade="BF"/>
        </w:rPr>
        <w:t xml:space="preserve">2.6%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53.8% </w:t>
      </w:r>
      <w:r w:rsidRPr="004747BF">
        <w:rPr>
          <w:rFonts w:ascii="Libre Franklin Light" w:eastAsia="Times New Roman" w:hAnsi="Libre Franklin Light" w:cs="Calibri Light"/>
        </w:rPr>
        <w:t xml:space="preserve">of those respondents classified as PGSI 8+ in Broadland and Fakenham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Broadland and Fakenham is estimated to be </w:t>
      </w:r>
      <w:r w:rsidRPr="00773DF7">
        <w:rPr>
          <w:rFonts w:ascii="Libre Franklin Light" w:eastAsia="Times New Roman" w:hAnsi="Libre Franklin Light" w:cs="Calibri Light"/>
          <w:b/>
          <w:bCs/>
          <w:color w:val="C45911" w:themeColor="accent2" w:themeShade="BF"/>
        </w:rPr>
        <w:t xml:space="preserve">£763,432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Broadland and Fakenham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Broadland and Fakenham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Broadland and Fakenham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Broadland and Fakenham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oadland and Faken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Broadland and Fakenham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oadland and Faken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Broadland and Fakenham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Broadland and Fakenham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oadland and Faken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Broadland and Fakenham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Broadland and Fakenham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Broadland and Fakenham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41.7%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Broadland and Fakenham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Broadland and Fakenham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Broadland and Fakenham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£763,432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Broadland and Fakenham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£12,435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£257,164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£18,422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£5,181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£9,499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£460,731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£763,432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Broadland and Fakenham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Broadland and Fakenham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Broadland and Fakenham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Broadland and Fakenham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Broadland and Fakenham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Broadland and Fakenham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Broadland and Fakenham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Broadland and Fakenham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Broadland and Fakenham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Broadland and Fakenham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Broadland and Fakenham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Broadland and Fakenham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E122455-F0F6-4784-95C0-EB936AFC011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